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608" w:rsidRPr="002D3267" w:rsidRDefault="00ED7608" w:rsidP="00F62C28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</w:t>
      </w:r>
      <w:r w:rsidRPr="002D3267">
        <w:rPr>
          <w:rFonts w:ascii="仿宋_GB2312" w:eastAsia="仿宋_GB2312" w:hAnsi="Tahoma" w:cs="Tahoma"/>
          <w:kern w:val="0"/>
          <w:sz w:val="28"/>
          <w:szCs w:val="28"/>
        </w:rPr>
        <w:t>2</w:t>
      </w:r>
    </w:p>
    <w:p w:rsidR="00ED7608" w:rsidRPr="007A1DDC" w:rsidRDefault="00ED7608" w:rsidP="00B33039">
      <w:pPr>
        <w:widowControl/>
        <w:jc w:val="center"/>
        <w:rPr>
          <w:rFonts w:ascii="宋体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="宋体" w:hAnsi="宋体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ED7608" w:rsidRPr="004F1901" w:rsidRDefault="00ED7608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申报人姓名：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Ansi="宋体" w:cs="仿宋_GB2312" w:hint="eastAsia"/>
          <w:sz w:val="32"/>
          <w:szCs w:val="32"/>
          <w:u w:val="single"/>
        </w:rPr>
        <w:t>陈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cs="仿宋_GB2312" w:hint="eastAsia"/>
          <w:sz w:val="32"/>
          <w:szCs w:val="32"/>
          <w:u w:val="single"/>
        </w:rPr>
        <w:t>娟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 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 </w:t>
      </w:r>
      <w:r w:rsidRPr="004F1901">
        <w:rPr>
          <w:rFonts w:ascii="仿宋_GB2312" w:eastAsia="仿宋_GB2312" w:hAnsi="宋体" w:cs="仿宋_GB2312"/>
          <w:sz w:val="32"/>
          <w:szCs w:val="32"/>
        </w:rPr>
        <w:t xml:space="preserve"> </w:t>
      </w:r>
      <w:r>
        <w:rPr>
          <w:rFonts w:ascii="仿宋_GB2312" w:eastAsia="仿宋_GB2312" w:hAnsi="宋体" w:cs="仿宋_GB2312"/>
          <w:sz w:val="32"/>
          <w:szCs w:val="32"/>
        </w:rPr>
        <w:t xml:space="preserve">    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申报级档</w:t>
      </w:r>
      <w:r w:rsidRPr="004F1901">
        <w:rPr>
          <w:rFonts w:ascii="仿宋_GB2312" w:eastAsia="仿宋_GB2312" w:hAnsi="宋体" w:cs="仿宋_GB2312"/>
          <w:sz w:val="32"/>
          <w:szCs w:val="32"/>
        </w:rPr>
        <w:t>: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10 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ED7608" w:rsidRPr="00B63ED8" w:rsidRDefault="00ED7608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一、基本信息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680"/>
        <w:gridCol w:w="1431"/>
        <w:gridCol w:w="1240"/>
        <w:gridCol w:w="2671"/>
      </w:tblGrid>
      <w:tr w:rsidR="00ED7608" w:rsidRPr="00B50845" w:rsidTr="00B50845">
        <w:trPr>
          <w:trHeight w:val="422"/>
        </w:trPr>
        <w:tc>
          <w:tcPr>
            <w:tcW w:w="2660" w:type="dxa"/>
            <w:vAlign w:val="center"/>
          </w:tcPr>
          <w:p w:rsidR="00ED7608" w:rsidRPr="00B50845" w:rsidRDefault="00ED7608" w:rsidP="00B5084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680" w:type="dxa"/>
            <w:vAlign w:val="center"/>
          </w:tcPr>
          <w:p w:rsidR="00ED7608" w:rsidRPr="00B50845" w:rsidRDefault="00ED7608" w:rsidP="00B5084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陈</w:t>
            </w: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娟</w:t>
            </w:r>
          </w:p>
        </w:tc>
        <w:tc>
          <w:tcPr>
            <w:tcW w:w="2671" w:type="dxa"/>
            <w:gridSpan w:val="2"/>
            <w:vAlign w:val="center"/>
          </w:tcPr>
          <w:p w:rsidR="00ED7608" w:rsidRPr="00B50845" w:rsidRDefault="00ED7608" w:rsidP="00B5084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ED7608" w:rsidRPr="00B50845" w:rsidRDefault="00ED7608" w:rsidP="00B5084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ED7608" w:rsidRPr="00B50845" w:rsidTr="00B50845">
        <w:trPr>
          <w:trHeight w:val="427"/>
        </w:trPr>
        <w:tc>
          <w:tcPr>
            <w:tcW w:w="2660" w:type="dxa"/>
            <w:vAlign w:val="center"/>
          </w:tcPr>
          <w:p w:rsidR="00ED7608" w:rsidRPr="00B50845" w:rsidRDefault="00ED7608" w:rsidP="00B5084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ED7608" w:rsidRPr="00B50845" w:rsidRDefault="00ED7608" w:rsidP="00B5084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2001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9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月</w:t>
            </w:r>
          </w:p>
        </w:tc>
        <w:tc>
          <w:tcPr>
            <w:tcW w:w="2671" w:type="dxa"/>
            <w:gridSpan w:val="2"/>
            <w:vAlign w:val="center"/>
          </w:tcPr>
          <w:p w:rsidR="00ED7608" w:rsidRPr="00B50845" w:rsidRDefault="00ED7608" w:rsidP="00B5084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ED7608" w:rsidRPr="00B50845" w:rsidRDefault="00ED7608" w:rsidP="00B5084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13773609899</w:t>
            </w:r>
          </w:p>
        </w:tc>
      </w:tr>
      <w:tr w:rsidR="00ED7608" w:rsidRPr="00B50845" w:rsidTr="00B50845">
        <w:tc>
          <w:tcPr>
            <w:tcW w:w="2660" w:type="dxa"/>
          </w:tcPr>
          <w:p w:rsidR="00ED7608" w:rsidRPr="00B50845" w:rsidRDefault="00ED7608" w:rsidP="00B50845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ED7608" w:rsidRPr="00B50845" w:rsidRDefault="00ED7608" w:rsidP="00B50845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ED7608" w:rsidRPr="00B50845" w:rsidRDefault="00ED7608" w:rsidP="00B50845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12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6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5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教育管理研究系列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</w:rPr>
              <w:t>(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专业技术系列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)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助理研究员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ED7608" w:rsidRPr="00B50845" w:rsidTr="00B50845">
        <w:tc>
          <w:tcPr>
            <w:tcW w:w="2660" w:type="dxa"/>
          </w:tcPr>
          <w:p w:rsidR="00ED7608" w:rsidRPr="00B50845" w:rsidRDefault="00ED7608" w:rsidP="00B50845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B5084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ED7608" w:rsidRPr="00B50845" w:rsidRDefault="00ED7608" w:rsidP="00B50845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12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12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18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临床医学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执业资格</w:t>
            </w:r>
          </w:p>
        </w:tc>
      </w:tr>
      <w:tr w:rsidR="00ED7608" w:rsidRPr="00B50845" w:rsidTr="00B50845">
        <w:tc>
          <w:tcPr>
            <w:tcW w:w="5340" w:type="dxa"/>
            <w:gridSpan w:val="2"/>
          </w:tcPr>
          <w:p w:rsidR="00ED7608" w:rsidRPr="00B50845" w:rsidRDefault="00ED7608" w:rsidP="00B50845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5084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ED7608" w:rsidRPr="00E754D4" w:rsidRDefault="00ED7608" w:rsidP="00B50845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E754D4">
              <w:rPr>
                <w:rFonts w:ascii="仿宋_GB2312" w:eastAsia="仿宋_GB2312" w:hAnsi="宋体" w:cs="仿宋_GB2312" w:hint="eastAsia"/>
                <w:sz w:val="24"/>
                <w:szCs w:val="24"/>
              </w:rPr>
              <w:t>是</w:t>
            </w:r>
          </w:p>
        </w:tc>
        <w:tc>
          <w:tcPr>
            <w:tcW w:w="1240" w:type="dxa"/>
            <w:vAlign w:val="center"/>
          </w:tcPr>
          <w:p w:rsidR="00ED7608" w:rsidRPr="00B50845" w:rsidRDefault="00ED7608" w:rsidP="00B50845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5084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ED7608" w:rsidRPr="00E754D4" w:rsidRDefault="00ED7608" w:rsidP="00B50845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E754D4">
              <w:rPr>
                <w:rFonts w:ascii="仿宋_GB2312" w:eastAsia="仿宋_GB2312" w:hAnsi="宋体" w:cs="仿宋_GB2312" w:hint="eastAsia"/>
                <w:sz w:val="24"/>
                <w:szCs w:val="24"/>
              </w:rPr>
              <w:t>健康</w:t>
            </w:r>
          </w:p>
        </w:tc>
      </w:tr>
    </w:tbl>
    <w:p w:rsidR="00ED7608" w:rsidRDefault="00ED7608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                       </w:t>
      </w:r>
    </w:p>
    <w:p w:rsidR="00ED7608" w:rsidRDefault="00ED7608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ED7608" w:rsidRPr="00B63ED8" w:rsidRDefault="00ED7608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二、前三年业绩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789"/>
      </w:tblGrid>
      <w:tr w:rsidR="00ED7608" w:rsidRPr="00B50845" w:rsidTr="00B50845">
        <w:trPr>
          <w:trHeight w:val="748"/>
        </w:trPr>
        <w:tc>
          <w:tcPr>
            <w:tcW w:w="1951" w:type="dxa"/>
            <w:vAlign w:val="center"/>
          </w:tcPr>
          <w:p w:rsidR="00ED7608" w:rsidRPr="00B50845" w:rsidRDefault="00ED7608" w:rsidP="00B50845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ED7608" w:rsidRPr="00B50845" w:rsidRDefault="00ED7608" w:rsidP="00B5084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ED7608" w:rsidRPr="00B50845" w:rsidRDefault="00ED7608" w:rsidP="00B50845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  <w:p w:rsidR="00ED7608" w:rsidRPr="00B50845" w:rsidRDefault="00ED7608" w:rsidP="00B5084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</w:tc>
      </w:tr>
      <w:tr w:rsidR="00ED7608" w:rsidRPr="00B50845" w:rsidTr="00B50845">
        <w:trPr>
          <w:trHeight w:val="731"/>
        </w:trPr>
        <w:tc>
          <w:tcPr>
            <w:tcW w:w="1951" w:type="dxa"/>
            <w:vAlign w:val="center"/>
          </w:tcPr>
          <w:p w:rsidR="00ED7608" w:rsidRPr="00B50845" w:rsidRDefault="00ED7608" w:rsidP="00B50845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ED7608" w:rsidRPr="00B50845" w:rsidRDefault="00ED7608" w:rsidP="00B5084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ED7608" w:rsidRPr="00B50845" w:rsidRDefault="00ED7608" w:rsidP="00B50845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（成果、经验）被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（机构）表彰</w:t>
            </w:r>
          </w:p>
          <w:p w:rsidR="00ED7608" w:rsidRPr="00B50845" w:rsidRDefault="00ED7608" w:rsidP="00B5084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（成果、经验）在</w:t>
            </w:r>
            <w:r w:rsidRPr="00B5084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B50845">
              <w:rPr>
                <w:rFonts w:ascii="仿宋_GB2312" w:eastAsia="仿宋_GB2312" w:hAnsi="宋体" w:cs="仿宋_GB2312" w:hint="eastAsia"/>
                <w:sz w:val="24"/>
                <w:szCs w:val="24"/>
              </w:rPr>
              <w:t>（协会）展示交流</w:t>
            </w:r>
          </w:p>
        </w:tc>
      </w:tr>
      <w:tr w:rsidR="00ED7608" w:rsidRPr="00B50845" w:rsidTr="00B50845">
        <w:trPr>
          <w:trHeight w:val="522"/>
        </w:trPr>
        <w:tc>
          <w:tcPr>
            <w:tcW w:w="1951" w:type="dxa"/>
            <w:vAlign w:val="center"/>
          </w:tcPr>
          <w:p w:rsidR="00ED7608" w:rsidRPr="00B50845" w:rsidRDefault="00ED7608" w:rsidP="00B5084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ED7608" w:rsidRPr="00B50845" w:rsidRDefault="00ED7608" w:rsidP="00B5084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2017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优秀</w:t>
            </w:r>
            <w:r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2018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</w:t>
            </w:r>
          </w:p>
        </w:tc>
      </w:tr>
      <w:tr w:rsidR="00ED7608" w:rsidRPr="00B50845" w:rsidTr="00B50845">
        <w:trPr>
          <w:trHeight w:val="746"/>
        </w:trPr>
        <w:tc>
          <w:tcPr>
            <w:tcW w:w="1951" w:type="dxa"/>
            <w:vAlign w:val="center"/>
          </w:tcPr>
          <w:p w:rsidR="00ED7608" w:rsidRPr="00B50845" w:rsidRDefault="00ED7608" w:rsidP="00B5084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ED7608" w:rsidRPr="00B50845" w:rsidRDefault="00ED7608" w:rsidP="00B5084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科室（中心）受聘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管理岗位</w:t>
            </w:r>
          </w:p>
          <w:p w:rsidR="00ED7608" w:rsidRPr="00B50845" w:rsidRDefault="00ED7608" w:rsidP="00B5084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医疗服务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科室（中心）从事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四个校区药房台账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管理性工作</w:t>
            </w:r>
          </w:p>
        </w:tc>
      </w:tr>
      <w:tr w:rsidR="00ED7608" w:rsidRPr="00B50845" w:rsidTr="00B50845">
        <w:trPr>
          <w:trHeight w:val="1185"/>
        </w:trPr>
        <w:tc>
          <w:tcPr>
            <w:tcW w:w="1951" w:type="dxa"/>
            <w:vAlign w:val="center"/>
          </w:tcPr>
          <w:p w:rsidR="00ED7608" w:rsidRPr="00B50845" w:rsidRDefault="00ED7608" w:rsidP="00B5084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ED7608" w:rsidRPr="00B50845" w:rsidRDefault="00ED7608" w:rsidP="00B50845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Pr="00B50845">
              <w:rPr>
                <w:rFonts w:ascii="仿宋_GB2312" w:eastAsia="仿宋_GB2312" w:hAnsi="Tahoma" w:cs="Tahoma"/>
                <w:kern w:val="0"/>
                <w:sz w:val="44"/>
                <w:szCs w:val="44"/>
              </w:rPr>
              <w:t xml:space="preserve"> 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 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参与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ED7608" w:rsidRPr="00B50845" w:rsidRDefault="00ED7608" w:rsidP="00ED7608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等工作方案</w:t>
            </w:r>
          </w:p>
          <w:p w:rsidR="00ED7608" w:rsidRPr="00B50845" w:rsidRDefault="00ED7608" w:rsidP="00ED7608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B5084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B5084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等专项工作</w:t>
            </w:r>
          </w:p>
        </w:tc>
      </w:tr>
    </w:tbl>
    <w:p w:rsidR="00ED7608" w:rsidRDefault="00ED7608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</w:t>
      </w:r>
    </w:p>
    <w:p w:rsidR="00ED7608" w:rsidRDefault="00ED7608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ED7608" w:rsidRDefault="00ED7608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三、其它说明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4820"/>
        <w:gridCol w:w="1559"/>
        <w:gridCol w:w="1785"/>
      </w:tblGrid>
      <w:tr w:rsidR="00ED7608" w:rsidRPr="00B50845" w:rsidTr="00B50845">
        <w:tc>
          <w:tcPr>
            <w:tcW w:w="2518" w:type="dxa"/>
            <w:vAlign w:val="center"/>
          </w:tcPr>
          <w:p w:rsidR="00ED7608" w:rsidRPr="00B50845" w:rsidRDefault="00ED7608" w:rsidP="00B50845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B5084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ED7608" w:rsidRPr="00E754D4" w:rsidRDefault="00ED7608" w:rsidP="00B50845">
            <w:pPr>
              <w:widowControl/>
              <w:jc w:val="left"/>
              <w:rPr>
                <w:rFonts w:ascii="宋体" w:cs="仿宋_GB2312"/>
                <w:sz w:val="24"/>
                <w:szCs w:val="24"/>
              </w:rPr>
            </w:pPr>
            <w:r w:rsidRPr="00E754D4">
              <w:rPr>
                <w:rFonts w:ascii="宋体" w:cs="仿宋_GB2312" w:hint="eastAsia"/>
                <w:sz w:val="24"/>
                <w:szCs w:val="24"/>
              </w:rPr>
              <w:t>较紧密</w:t>
            </w:r>
          </w:p>
        </w:tc>
        <w:tc>
          <w:tcPr>
            <w:tcW w:w="1559" w:type="dxa"/>
            <w:vAlign w:val="center"/>
          </w:tcPr>
          <w:p w:rsidR="00ED7608" w:rsidRPr="00B50845" w:rsidRDefault="00ED7608" w:rsidP="00B50845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B5084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ED7608" w:rsidRPr="00E754D4" w:rsidRDefault="00ED7608" w:rsidP="00B50845">
            <w:pPr>
              <w:widowControl/>
              <w:jc w:val="left"/>
              <w:rPr>
                <w:rFonts w:ascii="宋体" w:cs="仿宋_GB2312"/>
                <w:sz w:val="32"/>
                <w:szCs w:val="32"/>
              </w:rPr>
            </w:pPr>
            <w:r w:rsidRPr="00E754D4">
              <w:rPr>
                <w:rFonts w:ascii="宋体" w:cs="仿宋_GB2312"/>
                <w:sz w:val="32"/>
                <w:szCs w:val="32"/>
              </w:rPr>
              <w:t>7</w:t>
            </w:r>
            <w:r w:rsidRPr="00E754D4">
              <w:rPr>
                <w:rFonts w:ascii="宋体" w:cs="仿宋_GB2312" w:hint="eastAsia"/>
                <w:sz w:val="32"/>
                <w:szCs w:val="32"/>
              </w:rPr>
              <w:t>年</w:t>
            </w:r>
          </w:p>
        </w:tc>
      </w:tr>
      <w:tr w:rsidR="00ED7608" w:rsidRPr="00B50845" w:rsidTr="00B50845">
        <w:trPr>
          <w:trHeight w:val="435"/>
        </w:trPr>
        <w:tc>
          <w:tcPr>
            <w:tcW w:w="2518" w:type="dxa"/>
            <w:vAlign w:val="center"/>
          </w:tcPr>
          <w:p w:rsidR="00ED7608" w:rsidRPr="00B50845" w:rsidRDefault="00ED7608" w:rsidP="00B50845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B5084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ED7608" w:rsidRPr="00E754D4" w:rsidRDefault="00ED7608" w:rsidP="00B50845">
            <w:pPr>
              <w:widowControl/>
              <w:jc w:val="left"/>
              <w:rPr>
                <w:rFonts w:ascii="宋体" w:cs="仿宋_GB2312"/>
                <w:sz w:val="24"/>
                <w:szCs w:val="24"/>
              </w:rPr>
            </w:pPr>
            <w:r w:rsidRPr="00E754D4">
              <w:rPr>
                <w:rFonts w:ascii="宋体" w:cs="仿宋_GB2312" w:hint="eastAsia"/>
                <w:sz w:val="24"/>
                <w:szCs w:val="24"/>
              </w:rPr>
              <w:t>较好的完成自己的本职工作，做好四个校区药房台账管理工作</w:t>
            </w:r>
          </w:p>
        </w:tc>
        <w:tc>
          <w:tcPr>
            <w:tcW w:w="1559" w:type="dxa"/>
            <w:vAlign w:val="center"/>
          </w:tcPr>
          <w:p w:rsidR="00ED7608" w:rsidRPr="00B50845" w:rsidRDefault="00ED7608" w:rsidP="00B50845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B5084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ED7608" w:rsidRPr="00E754D4" w:rsidRDefault="00ED7608" w:rsidP="00B50845">
            <w:pPr>
              <w:widowControl/>
              <w:jc w:val="left"/>
              <w:rPr>
                <w:rFonts w:ascii="宋体" w:cs="仿宋_GB2312"/>
                <w:sz w:val="32"/>
                <w:szCs w:val="32"/>
              </w:rPr>
            </w:pPr>
            <w:r w:rsidRPr="00E754D4">
              <w:rPr>
                <w:rFonts w:ascii="宋体" w:cs="仿宋_GB2312"/>
                <w:sz w:val="32"/>
                <w:szCs w:val="32"/>
              </w:rPr>
              <w:t>18</w:t>
            </w:r>
            <w:r w:rsidRPr="00E754D4">
              <w:rPr>
                <w:rFonts w:ascii="宋体" w:cs="仿宋_GB2312" w:hint="eastAsia"/>
                <w:sz w:val="32"/>
                <w:szCs w:val="32"/>
              </w:rPr>
              <w:t>年</w:t>
            </w:r>
          </w:p>
        </w:tc>
      </w:tr>
    </w:tbl>
    <w:p w:rsidR="00ED7608" w:rsidRDefault="00ED760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D7608" w:rsidRDefault="00ED760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ED7608" w:rsidRDefault="00ED760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ED7608" w:rsidRDefault="00ED760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ED7608" w:rsidRDefault="00ED760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申报人签字：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陈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娟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     </w:t>
      </w:r>
    </w:p>
    <w:p w:rsidR="00ED7608" w:rsidRDefault="00ED760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期：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2019 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7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22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</w:p>
    <w:p w:rsidR="00ED7608" w:rsidRDefault="00ED760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ED7608" w:rsidRPr="00CD4654" w:rsidRDefault="00ED7608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ED7608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608" w:rsidRDefault="00ED7608" w:rsidP="00EC21C8">
      <w:r>
        <w:separator/>
      </w:r>
    </w:p>
  </w:endnote>
  <w:endnote w:type="continuationSeparator" w:id="0">
    <w:p w:rsidR="00ED7608" w:rsidRDefault="00ED7608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608" w:rsidRDefault="00ED7608" w:rsidP="00EC21C8">
      <w:r>
        <w:separator/>
      </w:r>
    </w:p>
  </w:footnote>
  <w:footnote w:type="continuationSeparator" w:id="0">
    <w:p w:rsidR="00ED7608" w:rsidRDefault="00ED7608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466"/>
    <w:rsid w:val="00055153"/>
    <w:rsid w:val="00072CBA"/>
    <w:rsid w:val="00087273"/>
    <w:rsid w:val="000E4C50"/>
    <w:rsid w:val="000E7B79"/>
    <w:rsid w:val="001206BA"/>
    <w:rsid w:val="001241A2"/>
    <w:rsid w:val="001250D1"/>
    <w:rsid w:val="001518A8"/>
    <w:rsid w:val="002134C8"/>
    <w:rsid w:val="00235CCB"/>
    <w:rsid w:val="00264232"/>
    <w:rsid w:val="0027057B"/>
    <w:rsid w:val="002B6740"/>
    <w:rsid w:val="002D3267"/>
    <w:rsid w:val="002F44DB"/>
    <w:rsid w:val="00331820"/>
    <w:rsid w:val="0035462C"/>
    <w:rsid w:val="00354C6A"/>
    <w:rsid w:val="0035612D"/>
    <w:rsid w:val="00383F79"/>
    <w:rsid w:val="00397922"/>
    <w:rsid w:val="004053A5"/>
    <w:rsid w:val="00445D8E"/>
    <w:rsid w:val="004531D7"/>
    <w:rsid w:val="004F1901"/>
    <w:rsid w:val="00501C4B"/>
    <w:rsid w:val="00556611"/>
    <w:rsid w:val="005D17D4"/>
    <w:rsid w:val="00604EB9"/>
    <w:rsid w:val="006117E9"/>
    <w:rsid w:val="00616C17"/>
    <w:rsid w:val="00664DCA"/>
    <w:rsid w:val="00671E1B"/>
    <w:rsid w:val="006810DE"/>
    <w:rsid w:val="00747069"/>
    <w:rsid w:val="00794A24"/>
    <w:rsid w:val="007A1DDC"/>
    <w:rsid w:val="007C7189"/>
    <w:rsid w:val="007D4466"/>
    <w:rsid w:val="008014DF"/>
    <w:rsid w:val="00857CC3"/>
    <w:rsid w:val="008B3256"/>
    <w:rsid w:val="009B30B1"/>
    <w:rsid w:val="009D38CB"/>
    <w:rsid w:val="009E350A"/>
    <w:rsid w:val="00A10B4B"/>
    <w:rsid w:val="00A32438"/>
    <w:rsid w:val="00A54639"/>
    <w:rsid w:val="00A75348"/>
    <w:rsid w:val="00AD2395"/>
    <w:rsid w:val="00AF0E2E"/>
    <w:rsid w:val="00B058E5"/>
    <w:rsid w:val="00B23564"/>
    <w:rsid w:val="00B33039"/>
    <w:rsid w:val="00B35A2E"/>
    <w:rsid w:val="00B50845"/>
    <w:rsid w:val="00B63ED8"/>
    <w:rsid w:val="00B668C5"/>
    <w:rsid w:val="00B86583"/>
    <w:rsid w:val="00BA15AB"/>
    <w:rsid w:val="00BB2843"/>
    <w:rsid w:val="00BE2236"/>
    <w:rsid w:val="00CD4654"/>
    <w:rsid w:val="00CE0BFE"/>
    <w:rsid w:val="00CE637C"/>
    <w:rsid w:val="00CF50D6"/>
    <w:rsid w:val="00D051D6"/>
    <w:rsid w:val="00D072BD"/>
    <w:rsid w:val="00D40C11"/>
    <w:rsid w:val="00D4359B"/>
    <w:rsid w:val="00E023A9"/>
    <w:rsid w:val="00E61AF4"/>
    <w:rsid w:val="00E754D4"/>
    <w:rsid w:val="00EA523E"/>
    <w:rsid w:val="00EA6F9A"/>
    <w:rsid w:val="00EB25BA"/>
    <w:rsid w:val="00EC21C8"/>
    <w:rsid w:val="00ED0AA3"/>
    <w:rsid w:val="00ED7608"/>
    <w:rsid w:val="00F04CE8"/>
    <w:rsid w:val="00F10A22"/>
    <w:rsid w:val="00F43852"/>
    <w:rsid w:val="00F62C28"/>
    <w:rsid w:val="00F91803"/>
    <w:rsid w:val="00F94A12"/>
    <w:rsid w:val="00F966EB"/>
    <w:rsid w:val="00FA7923"/>
    <w:rsid w:val="00FB3BF0"/>
    <w:rsid w:val="00FE3BCB"/>
    <w:rsid w:val="00FF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46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4C6A"/>
    <w:pPr>
      <w:ind w:firstLineChars="200" w:firstLine="420"/>
    </w:pPr>
  </w:style>
  <w:style w:type="table" w:styleId="TableGrid">
    <w:name w:val="Table Grid"/>
    <w:basedOn w:val="TableNormal"/>
    <w:uiPriority w:val="99"/>
    <w:rsid w:val="004531D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35CCB"/>
    <w:rPr>
      <w:rFonts w:cs="Times New Roman"/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rsid w:val="00AF0E2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AF0E2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8658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658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21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21C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58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499</TotalTime>
  <Pages>1</Pages>
  <Words>171</Words>
  <Characters>975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32</cp:revision>
  <cp:lastPrinted>2019-07-17T08:27:00Z</cp:lastPrinted>
  <dcterms:created xsi:type="dcterms:W3CDTF">2019-07-15T06:07:00Z</dcterms:created>
  <dcterms:modified xsi:type="dcterms:W3CDTF">2019-07-22T02:17:00Z</dcterms:modified>
</cp:coreProperties>
</file>